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7A389E8B" w:rsidR="004B338C" w:rsidRDefault="00057CB3" w:rsidP="00E661EE">
      <w:pPr>
        <w:spacing w:before="120" w:after="120"/>
        <w:jc w:val="center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43D3B63" wp14:editId="232A8457">
            <wp:simplePos x="0" y="0"/>
            <wp:positionH relativeFrom="column">
              <wp:posOffset>-1051560</wp:posOffset>
            </wp:positionH>
            <wp:positionV relativeFrom="paragraph">
              <wp:posOffset>-491490</wp:posOffset>
            </wp:positionV>
            <wp:extent cx="7524750" cy="1819275"/>
            <wp:effectExtent l="0" t="0" r="0" b="9525"/>
            <wp:wrapThrough wrapText="bothSides">
              <wp:wrapPolygon edited="0">
                <wp:start x="0" y="0"/>
                <wp:lineTo x="0" y="21487"/>
                <wp:lineTo x="21545" y="21487"/>
                <wp:lineTo x="21545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057CB3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19C86ABE" w14:textId="76A2569A" w:rsidR="00B4017C" w:rsidRPr="00B4017C" w:rsidRDefault="00F218B9" w:rsidP="00B4017C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017C">
        <w:rPr>
          <w:rFonts w:ascii="Times New Roman" w:hAnsi="Times New Roman" w:cs="Times New Roman"/>
          <w:sz w:val="24"/>
          <w:szCs w:val="24"/>
        </w:rPr>
        <w:t xml:space="preserve">на право заключения договора </w:t>
      </w:r>
      <w:r w:rsidR="00B4017C" w:rsidRPr="00B4017C">
        <w:rPr>
          <w:rFonts w:ascii="Times New Roman" w:hAnsi="Times New Roman" w:cs="Times New Roman"/>
          <w:sz w:val="24"/>
          <w:szCs w:val="24"/>
        </w:rPr>
        <w:t>оказани</w:t>
      </w:r>
      <w:r w:rsidR="00D92865">
        <w:rPr>
          <w:rFonts w:ascii="Times New Roman" w:hAnsi="Times New Roman" w:cs="Times New Roman"/>
          <w:sz w:val="24"/>
          <w:szCs w:val="24"/>
        </w:rPr>
        <w:t>я</w:t>
      </w:r>
      <w:r w:rsidR="00B4017C" w:rsidRPr="00B4017C">
        <w:rPr>
          <w:rFonts w:ascii="Times New Roman" w:hAnsi="Times New Roman" w:cs="Times New Roman"/>
          <w:sz w:val="24"/>
          <w:szCs w:val="24"/>
        </w:rPr>
        <w:t xml:space="preserve"> услуги по комплексному техническому обслуживанию изделий медицинской техники         </w:t>
      </w:r>
    </w:p>
    <w:p w14:paraId="38B3AB94" w14:textId="77777777" w:rsidR="00B4017C" w:rsidRPr="00B4017C" w:rsidRDefault="00B4017C" w:rsidP="00B4017C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4017C">
        <w:rPr>
          <w:rFonts w:ascii="Times New Roman" w:hAnsi="Times New Roman" w:cs="Times New Roman"/>
          <w:sz w:val="24"/>
          <w:szCs w:val="24"/>
        </w:rPr>
        <w:t>ООО «ЭН+ ИНЖЕНЕРНЫЙ ЦЕНТР» Усть-Илимской санитарно-гигиенической лаборатории Аналитического центра</w:t>
      </w:r>
    </w:p>
    <w:p w14:paraId="17A8B4AA" w14:textId="77777777" w:rsidR="0047104A" w:rsidRPr="0047104A" w:rsidRDefault="0047104A" w:rsidP="0047104A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3E2798CD" w14:textId="5302537D" w:rsidR="005B3C41" w:rsidRDefault="009A0506" w:rsidP="00B4017C">
      <w:pPr>
        <w:jc w:val="both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F2989">
        <w:rPr>
          <w:color w:val="44443F"/>
        </w:rPr>
        <w:t xml:space="preserve"> </w:t>
      </w:r>
      <w:r w:rsidR="00B4017C" w:rsidRPr="00B4017C">
        <w:rPr>
          <w:color w:val="44443F"/>
        </w:rPr>
        <w:t>оказани</w:t>
      </w:r>
      <w:r w:rsidR="00D92865">
        <w:rPr>
          <w:color w:val="44443F"/>
        </w:rPr>
        <w:t>я</w:t>
      </w:r>
      <w:r w:rsidR="00B4017C" w:rsidRPr="00B4017C">
        <w:rPr>
          <w:color w:val="44443F"/>
        </w:rPr>
        <w:t xml:space="preserve"> услуги по комплексному техническому обслуживанию изделий медицинской техники ООО «ЭН+ ИНЖЕНЕРНЫЙ ЦЕНТР» Усть-Илимской санитарно-гигиенической лаборатории Аналитического центра</w:t>
      </w:r>
      <w:r w:rsidR="00FE2CB0">
        <w:rPr>
          <w:color w:val="44443F"/>
        </w:rPr>
        <w:t>:</w:t>
      </w:r>
    </w:p>
    <w:p w14:paraId="5EADBDD5" w14:textId="77777777" w:rsidR="00057CB3" w:rsidRDefault="00057CB3" w:rsidP="00057CB3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24303EA1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B4017C">
        <w:t>23</w:t>
      </w:r>
      <w:r w:rsidR="00D01C82">
        <w:t xml:space="preserve">» </w:t>
      </w:r>
      <w:r w:rsidR="00B4017C">
        <w:t>декабря</w:t>
      </w:r>
      <w:r>
        <w:t xml:space="preserve"> 202</w:t>
      </w:r>
      <w:r w:rsidR="00650DAA">
        <w:t>5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438EFF22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B4017C">
        <w:t>25</w:t>
      </w:r>
      <w:r>
        <w:t xml:space="preserve">» </w:t>
      </w:r>
      <w:r w:rsidR="00B4017C">
        <w:t>декабря</w:t>
      </w:r>
      <w:r>
        <w:t xml:space="preserve"> 202</w:t>
      </w:r>
      <w:r w:rsidR="00650DAA">
        <w:t>5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7B4D78CF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B4017C">
        <w:t>23</w:t>
      </w:r>
      <w:r w:rsidRPr="00C43CEB">
        <w:t xml:space="preserve">» </w:t>
      </w:r>
      <w:r w:rsidR="00B4017C">
        <w:t>декабря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342122D5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B4017C">
        <w:t>25</w:t>
      </w:r>
      <w:r w:rsidR="00420E87">
        <w:t>»</w:t>
      </w:r>
      <w:r w:rsidRPr="00C43CEB">
        <w:t xml:space="preserve"> </w:t>
      </w:r>
      <w:r w:rsidR="00B4017C">
        <w:t>декабря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27304F72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057CB3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 xml:space="preserve">» </w:t>
      </w:r>
      <w:hyperlink r:id="rId6" w:history="1">
        <w:r w:rsidR="00057CB3" w:rsidRPr="00D12913">
          <w:rPr>
            <w:rStyle w:val="a3"/>
          </w:rPr>
          <w:t>https://icenter.</w:t>
        </w:r>
        <w:proofErr w:type="spellStart"/>
        <w:r w:rsidR="00057CB3" w:rsidRPr="00D12913">
          <w:rPr>
            <w:rStyle w:val="a3"/>
            <w:lang w:val="en-US"/>
          </w:rPr>
          <w:t>enplus</w:t>
        </w:r>
        <w:proofErr w:type="spellEnd"/>
        <w:r w:rsidR="00057CB3" w:rsidRPr="00D12913">
          <w:rPr>
            <w:rStyle w:val="a3"/>
          </w:rPr>
          <w:t>.</w:t>
        </w:r>
        <w:proofErr w:type="spellStart"/>
        <w:r w:rsidR="00057CB3" w:rsidRPr="00D12913">
          <w:rPr>
            <w:rStyle w:val="a3"/>
          </w:rPr>
          <w:t>ru</w:t>
        </w:r>
        <w:proofErr w:type="spellEnd"/>
        <w:r w:rsidR="00057CB3" w:rsidRPr="00D12913">
          <w:rPr>
            <w:rStyle w:val="a3"/>
          </w:rPr>
          <w:t>/</w:t>
        </w:r>
        <w:proofErr w:type="spellStart"/>
        <w:r w:rsidR="00057CB3" w:rsidRPr="00D12913">
          <w:rPr>
            <w:rStyle w:val="a3"/>
          </w:rPr>
          <w:t>qa</w:t>
        </w:r>
        <w:proofErr w:type="spellEnd"/>
        <w:r w:rsidR="00057CB3" w:rsidRPr="00D12913">
          <w:rPr>
            <w:rStyle w:val="a3"/>
          </w:rPr>
          <w:t>/9553.html</w:t>
        </w:r>
      </w:hyperlink>
      <w:r w:rsidR="00BA456F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57CB3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017C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65EFF"/>
    <w:rsid w:val="00D82A1A"/>
    <w:rsid w:val="00D92865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CB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enter.enplus.ru/qa/9553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1361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49</cp:revision>
  <cp:lastPrinted>2013-03-04T02:36:00Z</cp:lastPrinted>
  <dcterms:created xsi:type="dcterms:W3CDTF">2018-07-05T07:03:00Z</dcterms:created>
  <dcterms:modified xsi:type="dcterms:W3CDTF">2025-12-23T02:08:00Z</dcterms:modified>
</cp:coreProperties>
</file>